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DB36" w14:textId="12252EB9" w:rsidR="00EB731A" w:rsidRPr="00EB731A" w:rsidRDefault="00D111B2" w:rsidP="00EB731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D111B2">
        <w:rPr>
          <w:rFonts w:ascii="Arial" w:hAnsi="Arial" w:cs="Arial"/>
          <w:b/>
          <w:sz w:val="24"/>
          <w:szCs w:val="24"/>
          <w:lang w:val="en-US" w:eastAsia="en-US"/>
        </w:rPr>
        <w:t xml:space="preserve">3GPP TSG RAN </w:t>
      </w:r>
      <w:r w:rsidR="00F66F47">
        <w:rPr>
          <w:rFonts w:ascii="Arial" w:hAnsi="Arial" w:cs="Arial"/>
          <w:b/>
          <w:sz w:val="24"/>
          <w:szCs w:val="24"/>
          <w:lang w:val="en-US" w:eastAsia="en-US"/>
        </w:rPr>
        <w:t xml:space="preserve">WG4 </w:t>
      </w:r>
      <w:r w:rsidRPr="00D111B2">
        <w:rPr>
          <w:rFonts w:ascii="Arial" w:hAnsi="Arial" w:cs="Arial"/>
          <w:b/>
          <w:sz w:val="24"/>
          <w:szCs w:val="24"/>
          <w:lang w:val="en-US" w:eastAsia="en-US"/>
        </w:rPr>
        <w:t>meeting #1</w:t>
      </w:r>
      <w:r w:rsidR="00F66F47">
        <w:rPr>
          <w:rFonts w:ascii="Arial" w:hAnsi="Arial" w:cs="Arial"/>
          <w:b/>
          <w:sz w:val="24"/>
          <w:szCs w:val="24"/>
          <w:lang w:val="en-US" w:eastAsia="en-US"/>
        </w:rPr>
        <w:t>12</w:t>
      </w:r>
      <w:r w:rsidR="00EB731A" w:rsidRPr="00EB731A">
        <w:rPr>
          <w:rFonts w:ascii="Arial" w:hAnsi="Arial"/>
          <w:b/>
          <w:i/>
          <w:noProof/>
          <w:sz w:val="28"/>
          <w:lang w:eastAsia="en-US"/>
        </w:rPr>
        <w:tab/>
      </w:r>
      <w:r w:rsidR="00A37AB4" w:rsidRPr="00A37AB4">
        <w:rPr>
          <w:rFonts w:ascii="Arial" w:hAnsi="Arial"/>
          <w:b/>
          <w:i/>
          <w:noProof/>
          <w:sz w:val="28"/>
          <w:lang w:eastAsia="en-US"/>
        </w:rPr>
        <w:t>R4-2413336</w:t>
      </w:r>
    </w:p>
    <w:p w14:paraId="790E7151" w14:textId="661A2F7E" w:rsidR="00EB731A" w:rsidRPr="00EB731A" w:rsidRDefault="00F66F47" w:rsidP="00EB731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F66F47">
        <w:rPr>
          <w:rFonts w:ascii="Arial" w:hAnsi="Arial" w:cs="Arial"/>
          <w:b/>
          <w:sz w:val="24"/>
          <w:szCs w:val="24"/>
          <w:lang w:eastAsia="zh-CN"/>
        </w:rPr>
        <w:t>Maastricht, Netherlands, 19th – 23rd August, 2024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04E34B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6F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64FD3E4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66F47">
        <w:rPr>
          <w:rFonts w:ascii="Arial" w:eastAsia="Batang" w:hAnsi="Arial"/>
          <w:b/>
          <w:sz w:val="24"/>
          <w:szCs w:val="24"/>
          <w:lang w:eastAsia="zh-CN"/>
        </w:rPr>
        <w:t>7</w:t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F66F47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F66F47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23A7F52A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>1&lt;=x&lt;6, 1&lt;=y&lt;6, x+y&lt;=6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(xDL/1UL)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(xDL/1UL)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(xDL/1UL) and y bands (3&lt;=y&lt;=5 and x+y &lt;= 6) NR inter-band CA (yDL/1UL)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0F85FE50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r w:rsidR="0008287C">
        <w:rPr>
          <w:lang w:eastAsia="zh-CN"/>
        </w:rPr>
        <w:t xml:space="preserve">x+y=z,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279FE55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3D1ED05B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622C05DA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4DE9716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r w:rsidRPr="00764244">
        <w:rPr>
          <w:b/>
          <w:lang w:eastAsia="zh-CN"/>
        </w:rPr>
        <w:t>x+y=3)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0FAF99BE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2E643CBB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>x&gt;0, y&gt;0, x+y=z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369006C5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x+y=z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>Applicable bandwidths and bandwidth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frequency being in close proximity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015D3712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243E9785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21F88481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56001F1B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30A6D574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11A8A46A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5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User Equipment (UE) radio transmission and reception;</w:t>
            </w:r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r w:rsidRPr="0038416D">
              <w:t>Spreadtrum</w:t>
            </w:r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85EB7" w14:textId="77777777" w:rsidR="00C376AE" w:rsidRDefault="00C376AE">
      <w:r>
        <w:separator/>
      </w:r>
    </w:p>
  </w:endnote>
  <w:endnote w:type="continuationSeparator" w:id="0">
    <w:p w14:paraId="5D96F4F2" w14:textId="77777777" w:rsidR="00C376AE" w:rsidRDefault="00C3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E8D72" w14:textId="77777777" w:rsidR="00C376AE" w:rsidRDefault="00C376AE">
      <w:r>
        <w:separator/>
      </w:r>
    </w:p>
  </w:footnote>
  <w:footnote w:type="continuationSeparator" w:id="0">
    <w:p w14:paraId="2E730BE8" w14:textId="77777777" w:rsidR="00C376AE" w:rsidRDefault="00C37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ABD"/>
    <w:rsid w:val="000B3CDD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47A4"/>
    <w:rsid w:val="00377485"/>
    <w:rsid w:val="0038516D"/>
    <w:rsid w:val="003869D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32FC8"/>
    <w:rsid w:val="00834A60"/>
    <w:rsid w:val="008420FD"/>
    <w:rsid w:val="0084578A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D23B2"/>
    <w:rsid w:val="009E696F"/>
    <w:rsid w:val="009E6C21"/>
    <w:rsid w:val="009F1C2D"/>
    <w:rsid w:val="009F6319"/>
    <w:rsid w:val="009F7959"/>
    <w:rsid w:val="00A01CFF"/>
    <w:rsid w:val="00A01D8C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78D6"/>
    <w:rsid w:val="00B104AD"/>
    <w:rsid w:val="00B1248D"/>
    <w:rsid w:val="00B14709"/>
    <w:rsid w:val="00B2527F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7</Pages>
  <Words>2633</Words>
  <Characters>14406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17005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27</cp:revision>
  <cp:lastPrinted>2000-02-29T10:31:00Z</cp:lastPrinted>
  <dcterms:created xsi:type="dcterms:W3CDTF">2024-08-02T18:44:00Z</dcterms:created>
  <dcterms:modified xsi:type="dcterms:W3CDTF">2024-08-30T08:09:00Z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